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30D7" w:rsidRPr="00F4787B" w:rsidRDefault="001F30D7" w:rsidP="00A94CC5">
      <w:pPr>
        <w:pStyle w:val="NormalWeb"/>
        <w:spacing w:before="0" w:beforeAutospacing="0" w:after="0" w:afterAutospacing="0"/>
        <w:jc w:val="center"/>
        <w:outlineLvl w:val="0"/>
        <w:rPr>
          <w:b/>
          <w:sz w:val="28"/>
          <w:szCs w:val="28"/>
        </w:rPr>
      </w:pPr>
      <w:r w:rsidRPr="00F4787B">
        <w:rPr>
          <w:b/>
          <w:sz w:val="28"/>
          <w:szCs w:val="28"/>
        </w:rPr>
        <w:t>АДМИНИСТРАЦИЯ</w:t>
      </w:r>
    </w:p>
    <w:p w:rsidR="001F30D7" w:rsidRPr="00F4787B" w:rsidRDefault="001F30D7" w:rsidP="00A94CC5">
      <w:pPr>
        <w:pStyle w:val="NormalWeb"/>
        <w:spacing w:before="0" w:beforeAutospacing="0" w:after="0" w:afterAutospacing="0"/>
        <w:jc w:val="center"/>
        <w:outlineLvl w:val="0"/>
        <w:rPr>
          <w:b/>
          <w:sz w:val="28"/>
          <w:szCs w:val="28"/>
        </w:rPr>
      </w:pPr>
      <w:r w:rsidRPr="00F4787B">
        <w:rPr>
          <w:b/>
          <w:sz w:val="28"/>
          <w:szCs w:val="28"/>
        </w:rPr>
        <w:t>ПРОЛЕТАРСКОГО СЕЛЬСОВЕТА</w:t>
      </w:r>
    </w:p>
    <w:p w:rsidR="001F30D7" w:rsidRPr="00F4787B" w:rsidRDefault="001F30D7" w:rsidP="00A94CC5">
      <w:pPr>
        <w:pStyle w:val="NormalWeb"/>
        <w:spacing w:before="0" w:beforeAutospacing="0" w:after="0" w:afterAutospacing="0"/>
        <w:jc w:val="center"/>
        <w:outlineLvl w:val="0"/>
        <w:rPr>
          <w:b/>
          <w:sz w:val="28"/>
          <w:szCs w:val="28"/>
        </w:rPr>
      </w:pPr>
      <w:r w:rsidRPr="00F4787B">
        <w:rPr>
          <w:b/>
          <w:sz w:val="28"/>
          <w:szCs w:val="28"/>
        </w:rPr>
        <w:t>ОРДЫНСКОГО РАЙОНА НОВОСИБИРСКОЙ ОБЛАСТИ</w:t>
      </w:r>
    </w:p>
    <w:p w:rsidR="001F30D7" w:rsidRPr="00F4787B" w:rsidRDefault="001F30D7" w:rsidP="00A94CC5">
      <w:pPr>
        <w:pStyle w:val="NormalWeb"/>
        <w:spacing w:before="0" w:beforeAutospacing="0" w:after="0" w:afterAutospacing="0"/>
        <w:rPr>
          <w:b/>
          <w:sz w:val="28"/>
          <w:szCs w:val="28"/>
        </w:rPr>
      </w:pPr>
    </w:p>
    <w:p w:rsidR="001F30D7" w:rsidRPr="00F4787B" w:rsidRDefault="001F30D7" w:rsidP="00A94CC5">
      <w:pPr>
        <w:pStyle w:val="NormalWeb"/>
        <w:spacing w:before="0" w:beforeAutospacing="0" w:after="0" w:afterAutospacing="0"/>
        <w:outlineLvl w:val="0"/>
        <w:rPr>
          <w:b/>
          <w:sz w:val="28"/>
          <w:szCs w:val="28"/>
        </w:rPr>
      </w:pPr>
      <w:r w:rsidRPr="00F4787B">
        <w:rPr>
          <w:b/>
          <w:sz w:val="28"/>
          <w:szCs w:val="28"/>
        </w:rPr>
        <w:t xml:space="preserve">                                                           ПОСТАНОВЛЕНИЕ</w:t>
      </w:r>
    </w:p>
    <w:p w:rsidR="001F30D7" w:rsidRPr="009D378A" w:rsidRDefault="001F30D7" w:rsidP="00A94CC5">
      <w:pPr>
        <w:pStyle w:val="NormalWeb"/>
        <w:spacing w:before="0" w:beforeAutospacing="0" w:after="0" w:afterAutospacing="0"/>
        <w:rPr>
          <w:sz w:val="28"/>
          <w:szCs w:val="28"/>
        </w:rPr>
      </w:pPr>
    </w:p>
    <w:p w:rsidR="001F30D7" w:rsidRDefault="001F30D7" w:rsidP="00A94CC5">
      <w:pPr>
        <w:pStyle w:val="NormalWeb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                </w:t>
      </w:r>
      <w:r w:rsidRPr="009D378A">
        <w:rPr>
          <w:sz w:val="28"/>
          <w:szCs w:val="28"/>
        </w:rPr>
        <w:t xml:space="preserve">от </w:t>
      </w:r>
      <w:r>
        <w:rPr>
          <w:sz w:val="28"/>
          <w:szCs w:val="28"/>
        </w:rPr>
        <w:t>25.03.2025</w:t>
      </w:r>
      <w:r w:rsidRPr="009D378A">
        <w:rPr>
          <w:sz w:val="28"/>
          <w:szCs w:val="28"/>
        </w:rPr>
        <w:t xml:space="preserve">г. </w:t>
      </w:r>
      <w:r>
        <w:rPr>
          <w:sz w:val="28"/>
          <w:szCs w:val="28"/>
        </w:rPr>
        <w:t xml:space="preserve">                                                                                      </w:t>
      </w:r>
      <w:r w:rsidRPr="009D378A">
        <w:rPr>
          <w:sz w:val="28"/>
          <w:szCs w:val="28"/>
        </w:rPr>
        <w:t xml:space="preserve">№ </w:t>
      </w:r>
      <w:r>
        <w:rPr>
          <w:sz w:val="28"/>
          <w:szCs w:val="28"/>
        </w:rPr>
        <w:t>23</w:t>
      </w:r>
    </w:p>
    <w:p w:rsidR="001F30D7" w:rsidRDefault="001F30D7" w:rsidP="00CE5D63">
      <w:pPr>
        <w:pStyle w:val="NormalWeb"/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>п. Пролетарский</w:t>
      </w:r>
    </w:p>
    <w:p w:rsidR="001F30D7" w:rsidRPr="009D378A" w:rsidRDefault="001F30D7" w:rsidP="00CE5D63">
      <w:pPr>
        <w:pStyle w:val="NormalWeb"/>
        <w:spacing w:before="0" w:beforeAutospacing="0" w:after="0" w:afterAutospacing="0"/>
        <w:jc w:val="center"/>
        <w:rPr>
          <w:sz w:val="28"/>
          <w:szCs w:val="28"/>
        </w:rPr>
      </w:pPr>
    </w:p>
    <w:p w:rsidR="001F30D7" w:rsidRPr="009D378A" w:rsidRDefault="001F30D7" w:rsidP="00A94CC5">
      <w:pPr>
        <w:pStyle w:val="NormalWeb"/>
        <w:spacing w:before="0" w:beforeAutospacing="0" w:after="0" w:afterAutospacing="0"/>
        <w:jc w:val="center"/>
        <w:outlineLvl w:val="0"/>
        <w:rPr>
          <w:sz w:val="28"/>
          <w:szCs w:val="28"/>
        </w:rPr>
      </w:pPr>
      <w:r w:rsidRPr="009D378A">
        <w:rPr>
          <w:sz w:val="28"/>
          <w:szCs w:val="28"/>
        </w:rPr>
        <w:t>О прогнозе социально - экономического</w:t>
      </w:r>
    </w:p>
    <w:p w:rsidR="001F30D7" w:rsidRDefault="001F30D7" w:rsidP="00A94CC5">
      <w:pPr>
        <w:pStyle w:val="NormalWeb"/>
        <w:spacing w:before="0" w:beforeAutospacing="0" w:after="0" w:afterAutospacing="0"/>
        <w:jc w:val="center"/>
        <w:rPr>
          <w:sz w:val="28"/>
          <w:szCs w:val="28"/>
        </w:rPr>
      </w:pPr>
      <w:r w:rsidRPr="009D378A">
        <w:rPr>
          <w:sz w:val="28"/>
          <w:szCs w:val="28"/>
        </w:rPr>
        <w:t xml:space="preserve">развития </w:t>
      </w:r>
      <w:r>
        <w:rPr>
          <w:sz w:val="28"/>
          <w:szCs w:val="28"/>
        </w:rPr>
        <w:t>Пролетарского сельсовета</w:t>
      </w:r>
    </w:p>
    <w:p w:rsidR="001F30D7" w:rsidRDefault="001F30D7" w:rsidP="00A94CC5">
      <w:pPr>
        <w:pStyle w:val="NormalWeb"/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>Ордынского района Новосибирской области</w:t>
      </w:r>
    </w:p>
    <w:p w:rsidR="001F30D7" w:rsidRDefault="001F30D7" w:rsidP="00A94CC5">
      <w:pPr>
        <w:pStyle w:val="NormalWeb"/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>на 2025год и плановый период 2026 и 2027годов</w:t>
      </w:r>
    </w:p>
    <w:p w:rsidR="001F30D7" w:rsidRPr="009D378A" w:rsidRDefault="001F30D7" w:rsidP="00A94CC5">
      <w:pPr>
        <w:pStyle w:val="NormalWeb"/>
        <w:spacing w:before="0" w:beforeAutospacing="0" w:after="0" w:afterAutospacing="0"/>
        <w:jc w:val="center"/>
        <w:rPr>
          <w:sz w:val="28"/>
          <w:szCs w:val="28"/>
        </w:rPr>
      </w:pPr>
    </w:p>
    <w:p w:rsidR="001F30D7" w:rsidRDefault="001F30D7" w:rsidP="00A94CC5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 w:rsidRPr="009D378A">
        <w:rPr>
          <w:sz w:val="28"/>
          <w:szCs w:val="28"/>
        </w:rPr>
        <w:t xml:space="preserve">В соответствии с Бюджетным кодексом Российской Федерации, Федеральным законом от 6 октября 2003 года № 131 –ФЗ «Об общих принципах организации местного самоуправления в Российской Федерации» </w:t>
      </w:r>
    </w:p>
    <w:p w:rsidR="001F30D7" w:rsidRDefault="001F30D7" w:rsidP="00A94CC5">
      <w:pPr>
        <w:pStyle w:val="NormalWeb"/>
        <w:spacing w:before="0" w:beforeAutospacing="0" w:after="0" w:afterAutospacing="0"/>
        <w:outlineLvl w:val="0"/>
        <w:rPr>
          <w:sz w:val="28"/>
          <w:szCs w:val="28"/>
        </w:rPr>
      </w:pPr>
    </w:p>
    <w:p w:rsidR="001F30D7" w:rsidRDefault="001F30D7" w:rsidP="00A94CC5">
      <w:pPr>
        <w:pStyle w:val="NormalWeb"/>
        <w:spacing w:before="0" w:beforeAutospacing="0" w:after="0" w:afterAutospacing="0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9D378A">
        <w:rPr>
          <w:sz w:val="28"/>
          <w:szCs w:val="28"/>
        </w:rPr>
        <w:t xml:space="preserve"> </w:t>
      </w:r>
      <w:r>
        <w:rPr>
          <w:sz w:val="28"/>
          <w:szCs w:val="28"/>
        </w:rPr>
        <w:t>ПОСТАНОВЛЯЮ:</w:t>
      </w:r>
    </w:p>
    <w:p w:rsidR="001F30D7" w:rsidRPr="009D378A" w:rsidRDefault="001F30D7" w:rsidP="00A94CC5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 w:rsidRPr="009D378A">
        <w:rPr>
          <w:sz w:val="28"/>
          <w:szCs w:val="28"/>
        </w:rPr>
        <w:t xml:space="preserve">1.Одобрить Прогноз социально-экономического развития </w:t>
      </w:r>
      <w:r>
        <w:rPr>
          <w:sz w:val="28"/>
          <w:szCs w:val="28"/>
        </w:rPr>
        <w:t>Пролетарского сельсовета Ордынского района Новосибирской области</w:t>
      </w:r>
      <w:r w:rsidRPr="009D378A">
        <w:rPr>
          <w:sz w:val="28"/>
          <w:szCs w:val="28"/>
        </w:rPr>
        <w:t xml:space="preserve"> </w:t>
      </w:r>
      <w:r>
        <w:rPr>
          <w:sz w:val="28"/>
          <w:szCs w:val="28"/>
        </w:rPr>
        <w:t>на 2025од и плановый период 2026 и 2027годов</w:t>
      </w:r>
      <w:r w:rsidRPr="009D378A">
        <w:rPr>
          <w:sz w:val="28"/>
          <w:szCs w:val="28"/>
        </w:rPr>
        <w:t xml:space="preserve"> (Приложение №1).</w:t>
      </w:r>
    </w:p>
    <w:p w:rsidR="001F30D7" w:rsidRDefault="001F30D7" w:rsidP="00A94CC5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 w:rsidRPr="009D378A">
        <w:rPr>
          <w:sz w:val="28"/>
          <w:szCs w:val="28"/>
        </w:rPr>
        <w:t xml:space="preserve">2.Настоящее постановление вступает в силу с момента обнародования путем размещения на официальном сайте администрации </w:t>
      </w:r>
      <w:r>
        <w:rPr>
          <w:sz w:val="28"/>
          <w:szCs w:val="28"/>
        </w:rPr>
        <w:t>Пролетарского сельсовета</w:t>
      </w:r>
    </w:p>
    <w:p w:rsidR="001F30D7" w:rsidRPr="009D378A" w:rsidRDefault="001F30D7" w:rsidP="00A94CC5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Ордынского района Новосибирской области.</w:t>
      </w:r>
    </w:p>
    <w:p w:rsidR="001F30D7" w:rsidRDefault="001F30D7" w:rsidP="00A94CC5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 w:rsidRPr="009D378A">
        <w:rPr>
          <w:sz w:val="28"/>
          <w:szCs w:val="28"/>
        </w:rPr>
        <w:t>3. Контроль за исполнением постановления оставляю за собой.</w:t>
      </w:r>
    </w:p>
    <w:p w:rsidR="001F30D7" w:rsidRDefault="001F30D7" w:rsidP="00A94CC5">
      <w:pPr>
        <w:pStyle w:val="NormalWeb"/>
        <w:spacing w:before="0" w:beforeAutospacing="0" w:after="0" w:afterAutospacing="0"/>
        <w:rPr>
          <w:sz w:val="28"/>
          <w:szCs w:val="28"/>
        </w:rPr>
      </w:pPr>
    </w:p>
    <w:p w:rsidR="001F30D7" w:rsidRPr="009D378A" w:rsidRDefault="001F30D7" w:rsidP="00A94CC5">
      <w:pPr>
        <w:pStyle w:val="NormalWeb"/>
        <w:spacing w:before="0" w:beforeAutospacing="0" w:after="0" w:afterAutospacing="0"/>
        <w:rPr>
          <w:sz w:val="28"/>
          <w:szCs w:val="28"/>
        </w:rPr>
      </w:pPr>
    </w:p>
    <w:p w:rsidR="001F30D7" w:rsidRDefault="001F30D7" w:rsidP="00A94CC5">
      <w:pPr>
        <w:pStyle w:val="NormalWeb"/>
        <w:tabs>
          <w:tab w:val="left" w:pos="7275"/>
        </w:tabs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Г</w:t>
      </w:r>
      <w:r w:rsidRPr="009D378A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Pr="009D378A">
        <w:rPr>
          <w:sz w:val="28"/>
          <w:szCs w:val="28"/>
        </w:rPr>
        <w:t xml:space="preserve"> </w:t>
      </w:r>
      <w:r>
        <w:rPr>
          <w:sz w:val="28"/>
          <w:szCs w:val="28"/>
        </w:rPr>
        <w:t>Пролетарского сельсовета</w:t>
      </w:r>
    </w:p>
    <w:p w:rsidR="001F30D7" w:rsidRDefault="001F30D7" w:rsidP="00A94CC5">
      <w:pPr>
        <w:pStyle w:val="NormalWeb"/>
        <w:tabs>
          <w:tab w:val="left" w:pos="7275"/>
        </w:tabs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Ордынского района </w:t>
      </w:r>
    </w:p>
    <w:p w:rsidR="001F30D7" w:rsidRPr="009D378A" w:rsidRDefault="001F30D7" w:rsidP="00A94CC5">
      <w:pPr>
        <w:pStyle w:val="NormalWeb"/>
        <w:tabs>
          <w:tab w:val="left" w:pos="7275"/>
        </w:tabs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</w:t>
      </w:r>
      <w:r>
        <w:rPr>
          <w:sz w:val="28"/>
          <w:szCs w:val="28"/>
        </w:rPr>
        <w:tab/>
        <w:t xml:space="preserve">        Бордачёв Н.К.</w:t>
      </w:r>
    </w:p>
    <w:p w:rsidR="001F30D7" w:rsidRDefault="001F30D7" w:rsidP="00A94CC5"/>
    <w:p w:rsidR="001F30D7" w:rsidRDefault="001F30D7" w:rsidP="00A94CC5"/>
    <w:p w:rsidR="001F30D7" w:rsidRDefault="001F30D7"/>
    <w:sectPr w:rsidR="001F30D7" w:rsidSect="00C756D6">
      <w:pgSz w:w="11906" w:h="16838" w:code="9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94CC5"/>
    <w:rsid w:val="00004B74"/>
    <w:rsid w:val="0002410A"/>
    <w:rsid w:val="00040F42"/>
    <w:rsid w:val="00046069"/>
    <w:rsid w:val="00123283"/>
    <w:rsid w:val="00125EC6"/>
    <w:rsid w:val="001F30D7"/>
    <w:rsid w:val="001F631B"/>
    <w:rsid w:val="00213390"/>
    <w:rsid w:val="002331C5"/>
    <w:rsid w:val="002F4AD8"/>
    <w:rsid w:val="00321A0B"/>
    <w:rsid w:val="0043032B"/>
    <w:rsid w:val="005B5E35"/>
    <w:rsid w:val="0060243B"/>
    <w:rsid w:val="006105E4"/>
    <w:rsid w:val="00674B7D"/>
    <w:rsid w:val="006A1FAF"/>
    <w:rsid w:val="006F6AAB"/>
    <w:rsid w:val="00747A9C"/>
    <w:rsid w:val="00784211"/>
    <w:rsid w:val="007873AC"/>
    <w:rsid w:val="00791CA2"/>
    <w:rsid w:val="007C0D16"/>
    <w:rsid w:val="007D654B"/>
    <w:rsid w:val="00844042"/>
    <w:rsid w:val="0088544E"/>
    <w:rsid w:val="008D5143"/>
    <w:rsid w:val="008F4B75"/>
    <w:rsid w:val="00922B28"/>
    <w:rsid w:val="009B1E32"/>
    <w:rsid w:val="009D378A"/>
    <w:rsid w:val="00A23563"/>
    <w:rsid w:val="00A41103"/>
    <w:rsid w:val="00A94CC5"/>
    <w:rsid w:val="00B35B11"/>
    <w:rsid w:val="00BB6C04"/>
    <w:rsid w:val="00BB6CEB"/>
    <w:rsid w:val="00BF7505"/>
    <w:rsid w:val="00C074BA"/>
    <w:rsid w:val="00C37C7D"/>
    <w:rsid w:val="00C756D6"/>
    <w:rsid w:val="00CA2F31"/>
    <w:rsid w:val="00CD7B70"/>
    <w:rsid w:val="00CE5D63"/>
    <w:rsid w:val="00D03A5E"/>
    <w:rsid w:val="00D36F12"/>
    <w:rsid w:val="00D7756C"/>
    <w:rsid w:val="00D80015"/>
    <w:rsid w:val="00D9688B"/>
    <w:rsid w:val="00E353D7"/>
    <w:rsid w:val="00F06324"/>
    <w:rsid w:val="00F3443A"/>
    <w:rsid w:val="00F4787B"/>
    <w:rsid w:val="00F80CB8"/>
    <w:rsid w:val="00FB1D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6C04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A94CC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36</TotalTime>
  <Pages>1</Pages>
  <Words>177</Words>
  <Characters>1009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Труженник</cp:lastModifiedBy>
  <cp:revision>24</cp:revision>
  <cp:lastPrinted>2025-03-25T08:11:00Z</cp:lastPrinted>
  <dcterms:created xsi:type="dcterms:W3CDTF">2015-12-02T08:07:00Z</dcterms:created>
  <dcterms:modified xsi:type="dcterms:W3CDTF">2025-03-25T08:13:00Z</dcterms:modified>
</cp:coreProperties>
</file>